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910C43" w:rsidRPr="00910C43" w14:paraId="194AD84B" w14:textId="77777777" w:rsidTr="00987DB5">
        <w:tc>
          <w:tcPr>
            <w:tcW w:w="9498" w:type="dxa"/>
          </w:tcPr>
          <w:p w14:paraId="194AD847" w14:textId="77777777" w:rsidR="00053BD0" w:rsidRPr="00910C43" w:rsidRDefault="00C02849" w:rsidP="0037182D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C43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94AD862" wp14:editId="194AD863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4AD848" w14:textId="77777777" w:rsidR="00053BD0" w:rsidRPr="00910C43" w:rsidRDefault="00053BD0" w:rsidP="0037182D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910C43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194AD849" w14:textId="58F9E28C" w:rsidR="00053BD0" w:rsidRPr="00910C43" w:rsidRDefault="00A62968" w:rsidP="0037182D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910C43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 МУНИЦИПАЛЬНЫЙ ОКРУГ САХАЛИНСКОЙ ОБЛАСТИ</w:t>
            </w:r>
          </w:p>
          <w:p w14:paraId="194AD84A" w14:textId="77777777" w:rsidR="00053BD0" w:rsidRPr="00910C43" w:rsidRDefault="00053BD0" w:rsidP="0037182D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910C43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49294B55" w14:textId="604CF3D6" w:rsidR="0011561F" w:rsidRPr="00CF5CDF" w:rsidRDefault="0011561F" w:rsidP="0011561F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CF5CDF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852A15CE64CD493492D02538476EC837"/>
          </w:placeholder>
        </w:sdtPr>
        <w:sdtEndPr/>
        <w:sdtContent>
          <w:r w:rsidR="009129F3">
            <w:rPr>
              <w:rFonts w:ascii="Times New Roman" w:hAnsi="Times New Roman"/>
              <w:sz w:val="28"/>
              <w:szCs w:val="28"/>
            </w:rPr>
            <w:t>17 апреля 2026 года</w:t>
          </w:r>
        </w:sdtContent>
      </w:sdt>
      <w:r w:rsidRPr="00CF5CDF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D458293386504F97A0AEB9F696C7C41E"/>
          </w:placeholder>
        </w:sdtPr>
        <w:sdtEndPr/>
        <w:sdtContent>
          <w:r w:rsidR="009129F3" w:rsidRPr="009129F3">
            <w:rPr>
              <w:rFonts w:ascii="Times New Roman" w:hAnsi="Times New Roman"/>
              <w:sz w:val="28"/>
              <w:szCs w:val="28"/>
            </w:rPr>
            <w:t>209</w:t>
          </w:r>
        </w:sdtContent>
      </w:sdt>
    </w:p>
    <w:p w14:paraId="194AD84D" w14:textId="4BD9A8FD" w:rsidR="0033636C" w:rsidRPr="00910C43" w:rsidRDefault="0011561F" w:rsidP="0011561F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0C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33636C" w:rsidRPr="00910C43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="0033636C" w:rsidRPr="00910C43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68497A08" w14:textId="77777777" w:rsidR="006643BB" w:rsidRDefault="0033636C" w:rsidP="00371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10C43">
        <w:rPr>
          <w:rFonts w:ascii="Times New Roman" w:hAnsi="Times New Roman"/>
          <w:b/>
          <w:sz w:val="28"/>
          <w:szCs w:val="28"/>
        </w:rPr>
        <w:t>О внесении изменений</w:t>
      </w:r>
      <w:r w:rsidR="006643BB">
        <w:rPr>
          <w:rFonts w:ascii="Times New Roman" w:hAnsi="Times New Roman"/>
          <w:b/>
          <w:sz w:val="28"/>
          <w:szCs w:val="28"/>
        </w:rPr>
        <w:t xml:space="preserve"> </w:t>
      </w:r>
      <w:r w:rsidR="00E9786E" w:rsidRPr="00910C43">
        <w:rPr>
          <w:rFonts w:ascii="Times New Roman" w:hAnsi="Times New Roman"/>
          <w:b/>
          <w:sz w:val="28"/>
          <w:szCs w:val="28"/>
        </w:rPr>
        <w:t xml:space="preserve">в </w:t>
      </w:r>
      <w:r w:rsidR="00CE7BF7" w:rsidRPr="00910C43">
        <w:rPr>
          <w:rFonts w:ascii="Times New Roman" w:hAnsi="Times New Roman"/>
          <w:b/>
          <w:sz w:val="28"/>
          <w:szCs w:val="28"/>
        </w:rPr>
        <w:t xml:space="preserve">постановление </w:t>
      </w:r>
    </w:p>
    <w:p w14:paraId="400F1671" w14:textId="1A379CB9" w:rsidR="00CE7BF7" w:rsidRDefault="00CE7BF7" w:rsidP="001335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10C43">
        <w:rPr>
          <w:rFonts w:ascii="Times New Roman" w:hAnsi="Times New Roman"/>
          <w:b/>
          <w:sz w:val="28"/>
          <w:szCs w:val="28"/>
        </w:rPr>
        <w:t xml:space="preserve">администрации муниципального образования </w:t>
      </w:r>
      <w:r w:rsidR="0011561F">
        <w:rPr>
          <w:rFonts w:ascii="Times New Roman" w:hAnsi="Times New Roman"/>
          <w:b/>
          <w:sz w:val="28"/>
          <w:szCs w:val="28"/>
        </w:rPr>
        <w:br/>
      </w:r>
      <w:r w:rsidRPr="00910C43">
        <w:rPr>
          <w:rFonts w:ascii="Times New Roman" w:hAnsi="Times New Roman"/>
          <w:b/>
          <w:sz w:val="28"/>
          <w:szCs w:val="28"/>
        </w:rPr>
        <w:t>Ногликский</w:t>
      </w:r>
      <w:r w:rsidR="006643BB">
        <w:rPr>
          <w:rFonts w:ascii="Times New Roman" w:hAnsi="Times New Roman"/>
          <w:b/>
          <w:sz w:val="28"/>
          <w:szCs w:val="28"/>
        </w:rPr>
        <w:t xml:space="preserve"> муниципальный округ Сахалинской области</w:t>
      </w:r>
      <w:r w:rsidR="001335B8">
        <w:rPr>
          <w:rFonts w:ascii="Times New Roman" w:hAnsi="Times New Roman"/>
          <w:b/>
          <w:sz w:val="28"/>
          <w:szCs w:val="28"/>
        </w:rPr>
        <w:t xml:space="preserve"> </w:t>
      </w:r>
      <w:r w:rsidR="0011561F">
        <w:rPr>
          <w:rFonts w:ascii="Times New Roman" w:hAnsi="Times New Roman"/>
          <w:b/>
          <w:sz w:val="28"/>
          <w:szCs w:val="28"/>
        </w:rPr>
        <w:br/>
      </w:r>
      <w:r w:rsidR="001335B8">
        <w:rPr>
          <w:rFonts w:ascii="Times New Roman" w:hAnsi="Times New Roman"/>
          <w:b/>
          <w:sz w:val="28"/>
          <w:szCs w:val="28"/>
        </w:rPr>
        <w:t>от</w:t>
      </w:r>
      <w:r w:rsidRPr="00910C43">
        <w:rPr>
          <w:rFonts w:ascii="Times New Roman" w:hAnsi="Times New Roman"/>
          <w:b/>
          <w:sz w:val="28"/>
          <w:szCs w:val="28"/>
        </w:rPr>
        <w:t xml:space="preserve"> </w:t>
      </w:r>
      <w:r w:rsidR="001335B8" w:rsidRPr="001335B8">
        <w:rPr>
          <w:rFonts w:ascii="Times New Roman" w:hAnsi="Times New Roman"/>
          <w:b/>
          <w:sz w:val="28"/>
          <w:szCs w:val="28"/>
        </w:rPr>
        <w:t>24.01.2025 № 15</w:t>
      </w:r>
      <w:r w:rsidR="00C86B0A">
        <w:rPr>
          <w:rFonts w:ascii="Times New Roman" w:hAnsi="Times New Roman"/>
          <w:b/>
          <w:sz w:val="28"/>
          <w:szCs w:val="28"/>
        </w:rPr>
        <w:t xml:space="preserve"> «Об утверждении муниципальной программы</w:t>
      </w:r>
      <w:r w:rsidR="001335B8" w:rsidRPr="001335B8">
        <w:rPr>
          <w:rFonts w:ascii="Times New Roman" w:hAnsi="Times New Roman"/>
          <w:b/>
          <w:sz w:val="28"/>
          <w:szCs w:val="28"/>
        </w:rPr>
        <w:t xml:space="preserve"> «Развитие сельского хозяйства и потребительского рынка муниципального образования Ногликский муниципальный округ Сахалинской области»</w:t>
      </w:r>
    </w:p>
    <w:p w14:paraId="60CBD6C7" w14:textId="77777777" w:rsidR="001335B8" w:rsidRPr="00910C43" w:rsidRDefault="001335B8" w:rsidP="001335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7499588" w14:textId="6929A7C9" w:rsidR="00F0625B" w:rsidRPr="00104A52" w:rsidRDefault="00EF4A59" w:rsidP="0037182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/>
          <w:b/>
          <w:sz w:val="28"/>
          <w:szCs w:val="28"/>
        </w:rPr>
      </w:pPr>
      <w:r w:rsidRPr="00104A52">
        <w:rPr>
          <w:rFonts w:ascii="Times New Roman" w:hAnsi="Times New Roman"/>
          <w:sz w:val="28"/>
          <w:szCs w:val="28"/>
        </w:rPr>
        <w:t xml:space="preserve">В соответствии с п. </w:t>
      </w:r>
      <w:r w:rsidR="006643BB" w:rsidRPr="00104A52">
        <w:rPr>
          <w:rFonts w:ascii="Times New Roman" w:hAnsi="Times New Roman"/>
          <w:sz w:val="28"/>
          <w:szCs w:val="28"/>
        </w:rPr>
        <w:t>4.1</w:t>
      </w:r>
      <w:r w:rsidRPr="00104A52">
        <w:rPr>
          <w:rFonts w:ascii="Times New Roman" w:hAnsi="Times New Roman"/>
          <w:sz w:val="28"/>
          <w:szCs w:val="28"/>
        </w:rPr>
        <w:t xml:space="preserve"> Порядка разработки, реализации и </w:t>
      </w:r>
      <w:r w:rsidR="006643BB" w:rsidRPr="00104A52">
        <w:rPr>
          <w:rFonts w:ascii="Times New Roman" w:hAnsi="Times New Roman"/>
          <w:sz w:val="28"/>
          <w:szCs w:val="28"/>
        </w:rPr>
        <w:t>мониторинга</w:t>
      </w:r>
      <w:r w:rsidRPr="00104A52">
        <w:rPr>
          <w:rFonts w:ascii="Times New Roman" w:hAnsi="Times New Roman"/>
          <w:sz w:val="28"/>
          <w:szCs w:val="28"/>
        </w:rPr>
        <w:t xml:space="preserve"> муниципальных программ муниципального образования Ногликский</w:t>
      </w:r>
      <w:r w:rsidR="006643BB" w:rsidRPr="00104A52">
        <w:rPr>
          <w:rFonts w:ascii="Times New Roman" w:hAnsi="Times New Roman"/>
          <w:sz w:val="28"/>
          <w:szCs w:val="28"/>
        </w:rPr>
        <w:t xml:space="preserve"> муниципальный округ Сахалин</w:t>
      </w:r>
      <w:bookmarkStart w:id="0" w:name="_GoBack"/>
      <w:bookmarkEnd w:id="0"/>
      <w:r w:rsidR="006643BB" w:rsidRPr="00104A52">
        <w:rPr>
          <w:rFonts w:ascii="Times New Roman" w:hAnsi="Times New Roman"/>
          <w:sz w:val="28"/>
          <w:szCs w:val="28"/>
        </w:rPr>
        <w:t>ской области</w:t>
      </w:r>
      <w:r w:rsidRPr="00104A52">
        <w:rPr>
          <w:rFonts w:ascii="Times New Roman" w:hAnsi="Times New Roman"/>
          <w:sz w:val="28"/>
          <w:szCs w:val="28"/>
        </w:rPr>
        <w:t>, утвержденного постановлением администрации муниципального образования Ногликский</w:t>
      </w:r>
      <w:r w:rsidR="006643BB" w:rsidRPr="00104A52">
        <w:rPr>
          <w:rFonts w:ascii="Times New Roman" w:hAnsi="Times New Roman"/>
          <w:sz w:val="28"/>
          <w:szCs w:val="28"/>
        </w:rPr>
        <w:t xml:space="preserve"> муниципальный округ Сахалинской области </w:t>
      </w:r>
      <w:r w:rsidRPr="00104A52">
        <w:rPr>
          <w:rFonts w:ascii="Times New Roman" w:hAnsi="Times New Roman"/>
          <w:sz w:val="28"/>
          <w:szCs w:val="28"/>
        </w:rPr>
        <w:t xml:space="preserve">от </w:t>
      </w:r>
      <w:r w:rsidR="00E571C4" w:rsidRPr="00104A52">
        <w:rPr>
          <w:rFonts w:ascii="Times New Roman" w:hAnsi="Times New Roman"/>
          <w:sz w:val="28"/>
          <w:szCs w:val="28"/>
        </w:rPr>
        <w:t>04</w:t>
      </w:r>
      <w:r w:rsidR="006643BB" w:rsidRPr="00104A52">
        <w:rPr>
          <w:rFonts w:ascii="Times New Roman" w:hAnsi="Times New Roman"/>
          <w:sz w:val="28"/>
          <w:szCs w:val="28"/>
        </w:rPr>
        <w:t>.02.202</w:t>
      </w:r>
      <w:r w:rsidR="00E571C4" w:rsidRPr="00104A52">
        <w:rPr>
          <w:rFonts w:ascii="Times New Roman" w:hAnsi="Times New Roman"/>
          <w:sz w:val="28"/>
          <w:szCs w:val="28"/>
        </w:rPr>
        <w:t>6</w:t>
      </w:r>
      <w:r w:rsidRPr="00104A52">
        <w:rPr>
          <w:rFonts w:ascii="Times New Roman" w:hAnsi="Times New Roman"/>
          <w:sz w:val="28"/>
          <w:szCs w:val="28"/>
        </w:rPr>
        <w:t xml:space="preserve"> № </w:t>
      </w:r>
      <w:r w:rsidR="00E571C4" w:rsidRPr="00104A52">
        <w:rPr>
          <w:rFonts w:ascii="Times New Roman" w:hAnsi="Times New Roman"/>
          <w:sz w:val="28"/>
          <w:szCs w:val="28"/>
        </w:rPr>
        <w:t>53</w:t>
      </w:r>
      <w:r w:rsidR="006643BB" w:rsidRPr="00104A52">
        <w:rPr>
          <w:rFonts w:ascii="Times New Roman" w:hAnsi="Times New Roman"/>
          <w:sz w:val="28"/>
          <w:szCs w:val="28"/>
        </w:rPr>
        <w:t xml:space="preserve"> «Об утверждении П</w:t>
      </w:r>
      <w:r w:rsidR="00BB1D31" w:rsidRPr="00104A52">
        <w:rPr>
          <w:rFonts w:ascii="Times New Roman" w:hAnsi="Times New Roman"/>
          <w:sz w:val="28"/>
          <w:szCs w:val="28"/>
        </w:rPr>
        <w:t>оря</w:t>
      </w:r>
      <w:r w:rsidR="006643BB" w:rsidRPr="00104A52">
        <w:rPr>
          <w:rFonts w:ascii="Times New Roman" w:hAnsi="Times New Roman"/>
          <w:sz w:val="28"/>
          <w:szCs w:val="28"/>
        </w:rPr>
        <w:t>дка разработки, реализа</w:t>
      </w:r>
      <w:r w:rsidR="00BB1D31" w:rsidRPr="00104A52">
        <w:rPr>
          <w:rFonts w:ascii="Times New Roman" w:hAnsi="Times New Roman"/>
          <w:sz w:val="28"/>
          <w:szCs w:val="28"/>
        </w:rPr>
        <w:t xml:space="preserve">ции и мониторинга муниципальных </w:t>
      </w:r>
      <w:r w:rsidR="006643BB" w:rsidRPr="00104A52">
        <w:rPr>
          <w:rFonts w:ascii="Times New Roman" w:hAnsi="Times New Roman"/>
          <w:sz w:val="28"/>
          <w:szCs w:val="28"/>
        </w:rPr>
        <w:t>программ</w:t>
      </w:r>
      <w:r w:rsidR="00BB1D31" w:rsidRPr="00104A52">
        <w:rPr>
          <w:rFonts w:ascii="Times New Roman" w:hAnsi="Times New Roman"/>
          <w:sz w:val="28"/>
          <w:szCs w:val="28"/>
        </w:rPr>
        <w:t xml:space="preserve"> м</w:t>
      </w:r>
      <w:r w:rsidR="006643BB" w:rsidRPr="00104A52">
        <w:rPr>
          <w:rFonts w:ascii="Times New Roman" w:hAnsi="Times New Roman"/>
          <w:sz w:val="28"/>
          <w:szCs w:val="28"/>
        </w:rPr>
        <w:t>униципального образования Ногликский муниципальны</w:t>
      </w:r>
      <w:r w:rsidR="00BB1D31" w:rsidRPr="00104A52">
        <w:rPr>
          <w:rFonts w:ascii="Times New Roman" w:hAnsi="Times New Roman"/>
          <w:sz w:val="28"/>
          <w:szCs w:val="28"/>
        </w:rPr>
        <w:t>х</w:t>
      </w:r>
      <w:r w:rsidR="006643BB" w:rsidRPr="00104A52">
        <w:rPr>
          <w:rFonts w:ascii="Times New Roman" w:hAnsi="Times New Roman"/>
          <w:sz w:val="28"/>
          <w:szCs w:val="28"/>
        </w:rPr>
        <w:t xml:space="preserve"> округ Сахалинской области</w:t>
      </w:r>
      <w:r w:rsidR="00BB1D31" w:rsidRPr="00104A52">
        <w:rPr>
          <w:rFonts w:ascii="Times New Roman" w:hAnsi="Times New Roman"/>
          <w:sz w:val="28"/>
          <w:szCs w:val="28"/>
        </w:rPr>
        <w:t>»</w:t>
      </w:r>
      <w:r w:rsidRPr="00104A52">
        <w:rPr>
          <w:rFonts w:ascii="Times New Roman" w:hAnsi="Times New Roman"/>
          <w:sz w:val="28"/>
          <w:szCs w:val="28"/>
        </w:rPr>
        <w:t>,</w:t>
      </w:r>
      <w:r w:rsidR="00CB3EC9" w:rsidRPr="00104A52">
        <w:rPr>
          <w:rFonts w:ascii="Times New Roman" w:hAnsi="Times New Roman"/>
          <w:sz w:val="28"/>
          <w:szCs w:val="28"/>
        </w:rPr>
        <w:t xml:space="preserve"> </w:t>
      </w:r>
      <w:r w:rsidR="00FC0880" w:rsidRPr="00104A52">
        <w:rPr>
          <w:rFonts w:ascii="Times New Roman" w:hAnsi="Times New Roman"/>
          <w:sz w:val="28"/>
          <w:szCs w:val="28"/>
        </w:rPr>
        <w:t>сводной бюджетной росписью бюджета муниципального образования Ногликский муниципальный округ Сахалинской области на 2026 год по состоянию на 01.03.2026</w:t>
      </w:r>
      <w:r w:rsidR="006643BB" w:rsidRPr="00104A52">
        <w:rPr>
          <w:rFonts w:ascii="Times New Roman" w:hAnsi="Times New Roman"/>
          <w:sz w:val="28"/>
          <w:szCs w:val="28"/>
        </w:rPr>
        <w:t>, р</w:t>
      </w:r>
      <w:r w:rsidR="001523CF" w:rsidRPr="00104A52">
        <w:rPr>
          <w:rFonts w:ascii="Times New Roman" w:hAnsi="Times New Roman"/>
          <w:sz w:val="28"/>
          <w:szCs w:val="28"/>
        </w:rPr>
        <w:t xml:space="preserve">уководствуясь </w:t>
      </w:r>
      <w:r w:rsidR="00F0625B" w:rsidRPr="00104A52">
        <w:rPr>
          <w:rFonts w:ascii="Times New Roman" w:hAnsi="Times New Roman"/>
          <w:sz w:val="28"/>
          <w:szCs w:val="28"/>
        </w:rPr>
        <w:t xml:space="preserve">ст. 36 Устава муниципального образования </w:t>
      </w:r>
      <w:r w:rsidR="00835343" w:rsidRPr="00104A52"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="00F0625B" w:rsidRPr="00104A52">
        <w:rPr>
          <w:rFonts w:ascii="Times New Roman" w:hAnsi="Times New Roman"/>
          <w:sz w:val="28"/>
          <w:szCs w:val="28"/>
        </w:rPr>
        <w:t xml:space="preserve">, администрация муниципального образования </w:t>
      </w:r>
      <w:r w:rsidR="00260DD4" w:rsidRPr="00104A52"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="00F0625B" w:rsidRPr="00104A52">
        <w:rPr>
          <w:rFonts w:ascii="Times New Roman" w:hAnsi="Times New Roman"/>
          <w:sz w:val="28"/>
          <w:szCs w:val="28"/>
        </w:rPr>
        <w:t xml:space="preserve"> </w:t>
      </w:r>
      <w:r w:rsidR="00F0625B" w:rsidRPr="00104A52">
        <w:rPr>
          <w:rFonts w:ascii="Times New Roman" w:hAnsi="Times New Roman"/>
          <w:b/>
          <w:sz w:val="28"/>
          <w:szCs w:val="28"/>
        </w:rPr>
        <w:t>ПОСТАНОВЛЯЕТ:</w:t>
      </w:r>
    </w:p>
    <w:p w14:paraId="0CFA755A" w14:textId="5E7924F1" w:rsidR="00F0625B" w:rsidRPr="00104A52" w:rsidRDefault="00F0625B" w:rsidP="001449A7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104A52">
        <w:rPr>
          <w:rFonts w:ascii="Times New Roman" w:hAnsi="Times New Roman"/>
          <w:sz w:val="28"/>
          <w:szCs w:val="28"/>
        </w:rPr>
        <w:t>1. Внести в муниципальную программу «</w:t>
      </w:r>
      <w:r w:rsidR="001335B8" w:rsidRPr="00104A52">
        <w:rPr>
          <w:rFonts w:ascii="Times New Roman" w:hAnsi="Times New Roman"/>
          <w:sz w:val="28"/>
          <w:szCs w:val="28"/>
        </w:rPr>
        <w:t xml:space="preserve">Развитие сельского хозяйства </w:t>
      </w:r>
      <w:r w:rsidR="0011561F" w:rsidRPr="00104A52">
        <w:rPr>
          <w:rFonts w:ascii="Times New Roman" w:hAnsi="Times New Roman"/>
          <w:sz w:val="28"/>
          <w:szCs w:val="28"/>
        </w:rPr>
        <w:br/>
      </w:r>
      <w:r w:rsidR="001335B8" w:rsidRPr="00104A52">
        <w:rPr>
          <w:rFonts w:ascii="Times New Roman" w:hAnsi="Times New Roman"/>
          <w:sz w:val="28"/>
          <w:szCs w:val="28"/>
        </w:rPr>
        <w:t>и потребительского рынка муниципального образования Ногликский муниципальный округ Сахалинской области</w:t>
      </w:r>
      <w:r w:rsidR="00BB1D31" w:rsidRPr="00104A52">
        <w:rPr>
          <w:rFonts w:ascii="Times New Roman" w:hAnsi="Times New Roman"/>
          <w:sz w:val="28"/>
          <w:szCs w:val="28"/>
        </w:rPr>
        <w:t xml:space="preserve">», </w:t>
      </w:r>
      <w:r w:rsidRPr="00104A52">
        <w:rPr>
          <w:rFonts w:ascii="Times New Roman" w:hAnsi="Times New Roman"/>
          <w:sz w:val="28"/>
          <w:szCs w:val="28"/>
        </w:rPr>
        <w:t xml:space="preserve">утвержденную постановлением администрации муниципального образования </w:t>
      </w:r>
      <w:r w:rsidR="002B0FA5" w:rsidRPr="00104A52">
        <w:rPr>
          <w:rFonts w:ascii="Times New Roman" w:hAnsi="Times New Roman"/>
          <w:sz w:val="28"/>
          <w:szCs w:val="28"/>
          <w:shd w:val="clear" w:color="auto" w:fill="FFFFFF"/>
        </w:rPr>
        <w:t>Ногликский</w:t>
      </w:r>
      <w:r w:rsidR="00BB1D31" w:rsidRPr="00104A52"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муниципальный округ Сахалинской области </w:t>
      </w:r>
      <w:r w:rsidRPr="00104A52">
        <w:rPr>
          <w:rFonts w:ascii="Times New Roman" w:hAnsi="Times New Roman"/>
          <w:sz w:val="28"/>
          <w:szCs w:val="28"/>
        </w:rPr>
        <w:t>от</w:t>
      </w:r>
      <w:r w:rsidR="006851ED" w:rsidRPr="00104A52">
        <w:rPr>
          <w:rFonts w:ascii="Times New Roman" w:hAnsi="Times New Roman"/>
          <w:sz w:val="28"/>
          <w:szCs w:val="28"/>
        </w:rPr>
        <w:t xml:space="preserve"> </w:t>
      </w:r>
      <w:r w:rsidR="00BB1D31" w:rsidRPr="00104A52">
        <w:rPr>
          <w:rFonts w:ascii="Times New Roman" w:hAnsi="Times New Roman"/>
          <w:sz w:val="28"/>
          <w:szCs w:val="28"/>
        </w:rPr>
        <w:t>2</w:t>
      </w:r>
      <w:r w:rsidR="001335B8" w:rsidRPr="00104A52">
        <w:rPr>
          <w:rFonts w:ascii="Times New Roman" w:hAnsi="Times New Roman"/>
          <w:sz w:val="28"/>
          <w:szCs w:val="28"/>
        </w:rPr>
        <w:t>4</w:t>
      </w:r>
      <w:r w:rsidRPr="00104A52">
        <w:rPr>
          <w:rFonts w:ascii="Times New Roman" w:hAnsi="Times New Roman"/>
          <w:sz w:val="28"/>
          <w:szCs w:val="28"/>
        </w:rPr>
        <w:t>.</w:t>
      </w:r>
      <w:r w:rsidR="00BB1D31" w:rsidRPr="00104A52">
        <w:rPr>
          <w:rFonts w:ascii="Times New Roman" w:hAnsi="Times New Roman"/>
          <w:sz w:val="28"/>
          <w:szCs w:val="28"/>
        </w:rPr>
        <w:t>01</w:t>
      </w:r>
      <w:r w:rsidRPr="00104A52">
        <w:rPr>
          <w:rFonts w:ascii="Times New Roman" w:hAnsi="Times New Roman"/>
          <w:sz w:val="28"/>
          <w:szCs w:val="28"/>
        </w:rPr>
        <w:t>.20</w:t>
      </w:r>
      <w:r w:rsidR="00BB1D31" w:rsidRPr="00104A52">
        <w:rPr>
          <w:rFonts w:ascii="Times New Roman" w:hAnsi="Times New Roman"/>
          <w:sz w:val="28"/>
          <w:szCs w:val="28"/>
        </w:rPr>
        <w:t>25</w:t>
      </w:r>
      <w:r w:rsidR="006851ED" w:rsidRPr="00104A52">
        <w:rPr>
          <w:rFonts w:ascii="Times New Roman" w:hAnsi="Times New Roman"/>
          <w:sz w:val="28"/>
          <w:szCs w:val="28"/>
        </w:rPr>
        <w:t xml:space="preserve"> </w:t>
      </w:r>
      <w:r w:rsidRPr="00104A52">
        <w:rPr>
          <w:rFonts w:ascii="Times New Roman" w:hAnsi="Times New Roman"/>
          <w:sz w:val="28"/>
          <w:szCs w:val="28"/>
        </w:rPr>
        <w:t xml:space="preserve">№ </w:t>
      </w:r>
      <w:r w:rsidR="001335B8" w:rsidRPr="00104A52">
        <w:rPr>
          <w:rFonts w:ascii="Times New Roman" w:hAnsi="Times New Roman"/>
          <w:sz w:val="28"/>
          <w:szCs w:val="28"/>
        </w:rPr>
        <w:t>15</w:t>
      </w:r>
      <w:r w:rsidRPr="00104A52">
        <w:rPr>
          <w:rFonts w:ascii="Times New Roman" w:hAnsi="Times New Roman"/>
          <w:sz w:val="28"/>
          <w:szCs w:val="28"/>
        </w:rPr>
        <w:t xml:space="preserve"> «</w:t>
      </w:r>
      <w:r w:rsidR="001449A7" w:rsidRPr="00104A52">
        <w:rPr>
          <w:rFonts w:ascii="Times New Roman" w:hAnsi="Times New Roman"/>
          <w:sz w:val="28"/>
          <w:szCs w:val="28"/>
        </w:rPr>
        <w:t xml:space="preserve">Об утверждении муниципальной программы «Развитие сельского хозяйства </w:t>
      </w:r>
      <w:r w:rsidR="0011561F" w:rsidRPr="00104A52">
        <w:rPr>
          <w:rFonts w:ascii="Times New Roman" w:hAnsi="Times New Roman"/>
          <w:sz w:val="28"/>
          <w:szCs w:val="28"/>
        </w:rPr>
        <w:br/>
      </w:r>
      <w:r w:rsidR="001449A7" w:rsidRPr="00104A52">
        <w:rPr>
          <w:rFonts w:ascii="Times New Roman" w:hAnsi="Times New Roman"/>
          <w:sz w:val="28"/>
          <w:szCs w:val="28"/>
        </w:rPr>
        <w:t xml:space="preserve">и потребительского рынка муниципального образования Ногликский </w:t>
      </w:r>
      <w:r w:rsidR="001449A7" w:rsidRPr="00104A52">
        <w:rPr>
          <w:rFonts w:ascii="Times New Roman" w:hAnsi="Times New Roman"/>
          <w:sz w:val="28"/>
          <w:szCs w:val="28"/>
        </w:rPr>
        <w:lastRenderedPageBreak/>
        <w:t>муниципальный округ Сахалинской области»</w:t>
      </w:r>
      <w:r w:rsidR="005B6548" w:rsidRPr="00104A52">
        <w:rPr>
          <w:rFonts w:ascii="Times New Roman" w:hAnsi="Times New Roman"/>
          <w:sz w:val="28"/>
          <w:szCs w:val="28"/>
        </w:rPr>
        <w:t xml:space="preserve"> (в ред. от 27.02.2026 № 97)</w:t>
      </w:r>
      <w:r w:rsidR="001449A7" w:rsidRPr="00104A52">
        <w:rPr>
          <w:rFonts w:ascii="Times New Roman" w:hAnsi="Times New Roman"/>
          <w:sz w:val="28"/>
          <w:szCs w:val="28"/>
        </w:rPr>
        <w:t xml:space="preserve"> </w:t>
      </w:r>
      <w:r w:rsidRPr="00104A52">
        <w:rPr>
          <w:rFonts w:ascii="Times New Roman" w:hAnsi="Times New Roman"/>
          <w:sz w:val="28"/>
          <w:szCs w:val="28"/>
        </w:rPr>
        <w:t>следующие изменения:</w:t>
      </w:r>
    </w:p>
    <w:p w14:paraId="01CA4094" w14:textId="67D8B45B" w:rsidR="00910C43" w:rsidRPr="00104A52" w:rsidRDefault="00A1198A" w:rsidP="000D7985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104A52">
        <w:rPr>
          <w:rFonts w:ascii="Times New Roman" w:hAnsi="Times New Roman"/>
          <w:sz w:val="28"/>
          <w:szCs w:val="28"/>
        </w:rPr>
        <w:t>1</w:t>
      </w:r>
      <w:r w:rsidR="00F0625B" w:rsidRPr="00104A52">
        <w:rPr>
          <w:rFonts w:ascii="Times New Roman" w:hAnsi="Times New Roman"/>
          <w:sz w:val="28"/>
          <w:szCs w:val="28"/>
        </w:rPr>
        <w:t xml:space="preserve">.1. </w:t>
      </w:r>
      <w:r w:rsidR="00977E25" w:rsidRPr="00104A52">
        <w:rPr>
          <w:rFonts w:ascii="Times New Roman" w:hAnsi="Times New Roman"/>
          <w:sz w:val="28"/>
          <w:szCs w:val="28"/>
        </w:rPr>
        <w:t>Подраздел «Объемы финанс</w:t>
      </w:r>
      <w:r w:rsidR="00B53A9B" w:rsidRPr="00104A52">
        <w:rPr>
          <w:rFonts w:ascii="Times New Roman" w:hAnsi="Times New Roman"/>
          <w:sz w:val="28"/>
          <w:szCs w:val="28"/>
        </w:rPr>
        <w:t>ового обеспечения за весь период реализации»</w:t>
      </w:r>
      <w:r w:rsidR="00977E25" w:rsidRPr="00104A52">
        <w:rPr>
          <w:rFonts w:ascii="Times New Roman" w:hAnsi="Times New Roman"/>
          <w:sz w:val="28"/>
          <w:szCs w:val="28"/>
        </w:rPr>
        <w:t xml:space="preserve"> </w:t>
      </w:r>
      <w:r w:rsidR="00F0625B" w:rsidRPr="00104A52">
        <w:rPr>
          <w:rFonts w:ascii="Times New Roman" w:hAnsi="Times New Roman"/>
          <w:sz w:val="28"/>
          <w:szCs w:val="28"/>
        </w:rPr>
        <w:t>раздел</w:t>
      </w:r>
      <w:r w:rsidR="00977E25" w:rsidRPr="00104A52">
        <w:rPr>
          <w:rFonts w:ascii="Times New Roman" w:hAnsi="Times New Roman"/>
          <w:sz w:val="28"/>
          <w:szCs w:val="28"/>
        </w:rPr>
        <w:t>а</w:t>
      </w:r>
      <w:r w:rsidR="00F0625B" w:rsidRPr="00104A52">
        <w:rPr>
          <w:rFonts w:ascii="Times New Roman" w:hAnsi="Times New Roman"/>
          <w:sz w:val="28"/>
          <w:szCs w:val="28"/>
        </w:rPr>
        <w:t xml:space="preserve"> 1 </w:t>
      </w:r>
      <w:r w:rsidR="00B53A9B" w:rsidRPr="00104A52">
        <w:rPr>
          <w:rFonts w:ascii="Times New Roman" w:hAnsi="Times New Roman"/>
          <w:sz w:val="28"/>
          <w:szCs w:val="28"/>
        </w:rPr>
        <w:t>Основные положения Паспорта муниципальной программы «</w:t>
      </w:r>
      <w:r w:rsidR="000D7985" w:rsidRPr="00104A52">
        <w:rPr>
          <w:rFonts w:ascii="Times New Roman" w:hAnsi="Times New Roman"/>
          <w:sz w:val="28"/>
          <w:szCs w:val="28"/>
        </w:rPr>
        <w:t>Развитие сельского хозяйства и потребительского рынка муниципального образования Ногликский муниципальный округ Сахалинской области</w:t>
      </w:r>
      <w:r w:rsidR="00B53A9B" w:rsidRPr="00104A52">
        <w:rPr>
          <w:rFonts w:ascii="Times New Roman" w:hAnsi="Times New Roman"/>
          <w:sz w:val="28"/>
          <w:szCs w:val="28"/>
        </w:rPr>
        <w:t xml:space="preserve">» Приложения </w:t>
      </w:r>
      <w:r w:rsidR="000D7985" w:rsidRPr="00104A52">
        <w:rPr>
          <w:rFonts w:ascii="Times New Roman" w:hAnsi="Times New Roman"/>
          <w:sz w:val="28"/>
          <w:szCs w:val="28"/>
        </w:rPr>
        <w:t>1</w:t>
      </w:r>
      <w:r w:rsidR="00B53A9B" w:rsidRPr="00104A52">
        <w:rPr>
          <w:rFonts w:ascii="Times New Roman" w:hAnsi="Times New Roman"/>
          <w:sz w:val="28"/>
          <w:szCs w:val="28"/>
        </w:rPr>
        <w:t xml:space="preserve"> изложить в новой редакции:</w:t>
      </w:r>
    </w:p>
    <w:tbl>
      <w:tblPr>
        <w:tblW w:w="10202" w:type="dxa"/>
        <w:tblCellSpacing w:w="5" w:type="nil"/>
        <w:tblInd w:w="-42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2977"/>
        <w:gridCol w:w="6379"/>
        <w:gridCol w:w="420"/>
      </w:tblGrid>
      <w:tr w:rsidR="00104A52" w:rsidRPr="00104A52" w14:paraId="5D50FACD" w14:textId="6E5A0781" w:rsidTr="0011561F">
        <w:trPr>
          <w:trHeight w:val="901"/>
          <w:tblCellSpacing w:w="5" w:type="nil"/>
        </w:trPr>
        <w:tc>
          <w:tcPr>
            <w:tcW w:w="426" w:type="dxa"/>
            <w:tcBorders>
              <w:right w:val="single" w:sz="4" w:space="0" w:color="auto"/>
            </w:tcBorders>
          </w:tcPr>
          <w:p w14:paraId="2FB0CBBF" w14:textId="37B6F7EE" w:rsidR="006B7BEC" w:rsidRPr="00104A52" w:rsidRDefault="006B7BEC" w:rsidP="00371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4A52">
              <w:rPr>
                <w:rFonts w:ascii="Times New Roman" w:hAnsi="Times New Roman"/>
                <w:sz w:val="28"/>
                <w:szCs w:val="28"/>
              </w:rPr>
              <w:t>«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AEE50" w14:textId="5613960F" w:rsidR="006B7BEC" w:rsidRPr="00104A52" w:rsidRDefault="006B7BEC" w:rsidP="00B53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4A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</w:t>
            </w:r>
            <w:r w:rsidR="00B53A9B" w:rsidRPr="00104A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04A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</w:t>
            </w:r>
            <w:r w:rsidR="00B53A9B" w:rsidRPr="00104A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ового обеспечения за весь период реализации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B7CD5" w14:textId="328A4204" w:rsidR="006B7BEC" w:rsidRPr="00104A52" w:rsidRDefault="0011561F" w:rsidP="008856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4A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76 </w:t>
            </w:r>
            <w:r w:rsidR="00885632" w:rsidRPr="00104A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184,9</w:t>
            </w:r>
            <w:r w:rsidR="00E94014" w:rsidRPr="00104A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</w:t>
            </w:r>
          </w:p>
        </w:tc>
        <w:tc>
          <w:tcPr>
            <w:tcW w:w="420" w:type="dxa"/>
            <w:tcBorders>
              <w:left w:val="single" w:sz="4" w:space="0" w:color="auto"/>
            </w:tcBorders>
          </w:tcPr>
          <w:p w14:paraId="5858971E" w14:textId="77777777" w:rsidR="006B7BEC" w:rsidRPr="00104A52" w:rsidRDefault="006B7BEC" w:rsidP="003718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9AA46EB" w14:textId="77777777" w:rsidR="006B7BEC" w:rsidRPr="00104A52" w:rsidRDefault="006B7BEC" w:rsidP="003718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0EDED14F" w14:textId="40E51E3D" w:rsidR="006B7BEC" w:rsidRPr="00104A52" w:rsidRDefault="006B7BEC" w:rsidP="00371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4A5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4667A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14:paraId="0056B933" w14:textId="3DAE4195" w:rsidR="00995B61" w:rsidRPr="00104A52" w:rsidRDefault="00995B61" w:rsidP="00995B6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104A52">
        <w:rPr>
          <w:rFonts w:ascii="Times New Roman" w:hAnsi="Times New Roman"/>
          <w:sz w:val="28"/>
          <w:szCs w:val="28"/>
          <w:shd w:val="clear" w:color="auto" w:fill="FFFFFF"/>
        </w:rPr>
        <w:t xml:space="preserve">1.2. Раздел </w:t>
      </w:r>
      <w:r w:rsidR="000D7985" w:rsidRPr="00104A52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104A5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D7985" w:rsidRPr="00104A52">
        <w:rPr>
          <w:rFonts w:ascii="Times New Roman" w:hAnsi="Times New Roman"/>
          <w:sz w:val="28"/>
          <w:szCs w:val="28"/>
          <w:shd w:val="clear" w:color="auto" w:fill="FFFFFF"/>
        </w:rPr>
        <w:t xml:space="preserve">Финансовое обеспечение муниципальной программы «Развитие сельского хозяйства и потребительского рынка муниципального образования Ногликский муниципальный округ Сахалинской области» </w:t>
      </w:r>
      <w:r w:rsidR="000D7985" w:rsidRPr="00104A52">
        <w:rPr>
          <w:rFonts w:ascii="Times New Roman" w:hAnsi="Times New Roman"/>
          <w:sz w:val="28"/>
          <w:szCs w:val="28"/>
        </w:rPr>
        <w:t>Приложения 1</w:t>
      </w:r>
      <w:r w:rsidRPr="00104A52">
        <w:rPr>
          <w:rFonts w:ascii="Times New Roman" w:hAnsi="Times New Roman"/>
          <w:sz w:val="28"/>
          <w:szCs w:val="28"/>
        </w:rPr>
        <w:t xml:space="preserve"> изложить в новой редакции согласно приложению 1 </w:t>
      </w:r>
      <w:r w:rsidR="0011561F" w:rsidRPr="00104A52">
        <w:rPr>
          <w:rFonts w:ascii="Times New Roman" w:hAnsi="Times New Roman"/>
          <w:sz w:val="28"/>
          <w:szCs w:val="28"/>
        </w:rPr>
        <w:br/>
      </w:r>
      <w:r w:rsidRPr="00104A52">
        <w:rPr>
          <w:rFonts w:ascii="Times New Roman" w:hAnsi="Times New Roman"/>
          <w:sz w:val="28"/>
          <w:szCs w:val="28"/>
        </w:rPr>
        <w:t>к настоящему постановлению (прилага</w:t>
      </w:r>
      <w:r w:rsidR="00C104D4" w:rsidRPr="00104A52">
        <w:rPr>
          <w:rFonts w:ascii="Times New Roman" w:hAnsi="Times New Roman"/>
          <w:sz w:val="28"/>
          <w:szCs w:val="28"/>
        </w:rPr>
        <w:t>ет</w:t>
      </w:r>
      <w:r w:rsidRPr="00104A52">
        <w:rPr>
          <w:rFonts w:ascii="Times New Roman" w:hAnsi="Times New Roman"/>
          <w:sz w:val="28"/>
          <w:szCs w:val="28"/>
        </w:rPr>
        <w:t>ся).</w:t>
      </w:r>
    </w:p>
    <w:p w14:paraId="649F9ED7" w14:textId="4D050910" w:rsidR="00F0625B" w:rsidRPr="00104A52" w:rsidRDefault="00BD229D" w:rsidP="003718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04A52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="00F0625B" w:rsidRPr="00104A52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C104D4" w:rsidRPr="00104A52">
        <w:rPr>
          <w:rFonts w:ascii="Times New Roman" w:hAnsi="Times New Roman"/>
          <w:sz w:val="28"/>
          <w:szCs w:val="28"/>
          <w:shd w:val="clear" w:color="auto" w:fill="FFFFFF"/>
        </w:rPr>
        <w:t>3</w:t>
      </w:r>
      <w:r w:rsidR="00F0625B" w:rsidRPr="00104A52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="00E94014" w:rsidRPr="00104A52">
        <w:rPr>
          <w:rFonts w:ascii="Times New Roman" w:hAnsi="Times New Roman"/>
          <w:sz w:val="28"/>
          <w:szCs w:val="28"/>
          <w:shd w:val="clear" w:color="auto" w:fill="FFFFFF"/>
        </w:rPr>
        <w:t xml:space="preserve">Приложение </w:t>
      </w:r>
      <w:r w:rsidR="001D457E" w:rsidRPr="00104A52">
        <w:rPr>
          <w:rFonts w:ascii="Times New Roman" w:hAnsi="Times New Roman"/>
          <w:sz w:val="28"/>
          <w:szCs w:val="28"/>
          <w:shd w:val="clear" w:color="auto" w:fill="FFFFFF"/>
        </w:rPr>
        <w:t xml:space="preserve">2 </w:t>
      </w:r>
      <w:r w:rsidR="00E94014" w:rsidRPr="00104A52">
        <w:rPr>
          <w:rFonts w:ascii="Times New Roman" w:hAnsi="Times New Roman"/>
          <w:sz w:val="28"/>
          <w:szCs w:val="28"/>
          <w:shd w:val="clear" w:color="auto" w:fill="FFFFFF"/>
        </w:rPr>
        <w:t xml:space="preserve">изложить в новой редакции согласно приложению </w:t>
      </w:r>
      <w:r w:rsidR="00C104D4" w:rsidRPr="00104A52">
        <w:rPr>
          <w:rFonts w:ascii="Times New Roman" w:hAnsi="Times New Roman"/>
          <w:sz w:val="28"/>
          <w:szCs w:val="28"/>
          <w:shd w:val="clear" w:color="auto" w:fill="FFFFFF"/>
        </w:rPr>
        <w:t>2</w:t>
      </w:r>
      <w:r w:rsidR="00E94014" w:rsidRPr="00104A52">
        <w:rPr>
          <w:rFonts w:ascii="Times New Roman" w:hAnsi="Times New Roman"/>
          <w:sz w:val="28"/>
          <w:szCs w:val="28"/>
          <w:shd w:val="clear" w:color="auto" w:fill="FFFFFF"/>
        </w:rPr>
        <w:t xml:space="preserve"> к настоящему постановлению (прилагается).</w:t>
      </w:r>
    </w:p>
    <w:p w14:paraId="31A6C910" w14:textId="60414FF0" w:rsidR="00E94014" w:rsidRPr="00104A52" w:rsidRDefault="00E94014" w:rsidP="003718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04A52">
        <w:rPr>
          <w:rFonts w:ascii="Times New Roman" w:hAnsi="Times New Roman"/>
          <w:sz w:val="28"/>
          <w:szCs w:val="28"/>
          <w:shd w:val="clear" w:color="auto" w:fill="FFFFFF"/>
        </w:rPr>
        <w:t>1.</w:t>
      </w:r>
      <w:r w:rsidR="001D457E" w:rsidRPr="00104A52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104A52">
        <w:rPr>
          <w:rFonts w:ascii="Times New Roman" w:hAnsi="Times New Roman"/>
          <w:sz w:val="28"/>
          <w:szCs w:val="28"/>
          <w:shd w:val="clear" w:color="auto" w:fill="FFFFFF"/>
        </w:rPr>
        <w:t xml:space="preserve">. Приложение </w:t>
      </w:r>
      <w:r w:rsidR="001D457E" w:rsidRPr="00104A52">
        <w:rPr>
          <w:rFonts w:ascii="Times New Roman" w:hAnsi="Times New Roman"/>
          <w:sz w:val="28"/>
          <w:szCs w:val="28"/>
          <w:shd w:val="clear" w:color="auto" w:fill="FFFFFF"/>
        </w:rPr>
        <w:t>3</w:t>
      </w:r>
      <w:r w:rsidRPr="00104A52">
        <w:rPr>
          <w:rFonts w:ascii="Times New Roman" w:hAnsi="Times New Roman"/>
          <w:sz w:val="28"/>
          <w:szCs w:val="28"/>
          <w:shd w:val="clear" w:color="auto" w:fill="FFFFFF"/>
        </w:rPr>
        <w:t xml:space="preserve"> изложить в ново</w:t>
      </w:r>
      <w:r w:rsidR="001D457E" w:rsidRPr="00104A52">
        <w:rPr>
          <w:rFonts w:ascii="Times New Roman" w:hAnsi="Times New Roman"/>
          <w:sz w:val="28"/>
          <w:szCs w:val="28"/>
          <w:shd w:val="clear" w:color="auto" w:fill="FFFFFF"/>
        </w:rPr>
        <w:t>й редакции согласно приложению 3</w:t>
      </w:r>
      <w:r w:rsidRPr="00104A52">
        <w:rPr>
          <w:rFonts w:ascii="Times New Roman" w:hAnsi="Times New Roman"/>
          <w:sz w:val="28"/>
          <w:szCs w:val="28"/>
          <w:shd w:val="clear" w:color="auto" w:fill="FFFFFF"/>
        </w:rPr>
        <w:t xml:space="preserve"> к настоящему постановлению (прилагается).</w:t>
      </w:r>
    </w:p>
    <w:p w14:paraId="24E5E1D1" w14:textId="0D1E66F2" w:rsidR="00F0625B" w:rsidRPr="00104A52" w:rsidRDefault="004667A4" w:rsidP="003718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2</w:t>
      </w:r>
      <w:r w:rsidR="00F0625B" w:rsidRPr="00104A52">
        <w:rPr>
          <w:rFonts w:ascii="Times New Roman" w:hAnsi="Times New Roman"/>
          <w:sz w:val="28"/>
          <w:szCs w:val="28"/>
          <w:shd w:val="clear" w:color="auto" w:fill="FFFFFF"/>
        </w:rPr>
        <w:t xml:space="preserve">. Опубликовать настоящее постановление в газете «Знамя труда» </w:t>
      </w:r>
      <w:r w:rsidR="00725562" w:rsidRPr="00104A52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="00F0625B" w:rsidRPr="00104A52">
        <w:rPr>
          <w:rFonts w:ascii="Times New Roman" w:hAnsi="Times New Roman"/>
          <w:sz w:val="28"/>
          <w:szCs w:val="28"/>
          <w:shd w:val="clear" w:color="auto" w:fill="FFFFFF"/>
        </w:rPr>
        <w:t xml:space="preserve">и разместить на официальном сайте </w:t>
      </w:r>
      <w:r w:rsidR="00260DD4" w:rsidRPr="00104A52">
        <w:rPr>
          <w:rFonts w:ascii="Times New Roman" w:hAnsi="Times New Roman"/>
          <w:sz w:val="28"/>
          <w:szCs w:val="28"/>
        </w:rPr>
        <w:t>муниципально</w:t>
      </w:r>
      <w:r w:rsidR="00A31D8D" w:rsidRPr="00104A52">
        <w:rPr>
          <w:rFonts w:ascii="Times New Roman" w:hAnsi="Times New Roman"/>
          <w:sz w:val="28"/>
          <w:szCs w:val="28"/>
        </w:rPr>
        <w:t>го образования</w:t>
      </w:r>
      <w:r w:rsidR="00260DD4" w:rsidRPr="00104A52">
        <w:rPr>
          <w:rFonts w:ascii="Times New Roman" w:hAnsi="Times New Roman"/>
          <w:sz w:val="28"/>
          <w:szCs w:val="28"/>
        </w:rPr>
        <w:t xml:space="preserve"> Ногликский муниципальный округ Сахалинской области</w:t>
      </w:r>
      <w:r w:rsidR="00F0625B" w:rsidRPr="00104A52">
        <w:rPr>
          <w:rFonts w:ascii="Times New Roman" w:hAnsi="Times New Roman"/>
          <w:sz w:val="28"/>
          <w:szCs w:val="28"/>
          <w:shd w:val="clear" w:color="auto" w:fill="FFFFFF"/>
        </w:rPr>
        <w:t xml:space="preserve"> в информационно-</w:t>
      </w:r>
      <w:r w:rsidR="001D49C7" w:rsidRPr="00104A52">
        <w:rPr>
          <w:rFonts w:ascii="Times New Roman" w:hAnsi="Times New Roman"/>
          <w:sz w:val="28"/>
          <w:szCs w:val="28"/>
          <w:shd w:val="clear" w:color="auto" w:fill="FFFFFF"/>
        </w:rPr>
        <w:t>теле</w:t>
      </w:r>
      <w:r w:rsidR="00F0625B" w:rsidRPr="00104A52">
        <w:rPr>
          <w:rFonts w:ascii="Times New Roman" w:hAnsi="Times New Roman"/>
          <w:sz w:val="28"/>
          <w:szCs w:val="28"/>
          <w:shd w:val="clear" w:color="auto" w:fill="FFFFFF"/>
        </w:rPr>
        <w:t>коммуникационной сети «Интернет».</w:t>
      </w:r>
    </w:p>
    <w:p w14:paraId="4EC3C40E" w14:textId="79546EC9" w:rsidR="000C2500" w:rsidRPr="00104A52" w:rsidRDefault="004667A4" w:rsidP="003718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3</w:t>
      </w:r>
      <w:r w:rsidR="00A31D8D" w:rsidRPr="00104A52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="00F0625B" w:rsidRPr="00104A52">
        <w:rPr>
          <w:rFonts w:ascii="Times New Roman" w:hAnsi="Times New Roman"/>
          <w:sz w:val="28"/>
          <w:szCs w:val="28"/>
          <w:shd w:val="clear" w:color="auto" w:fill="FFFFFF"/>
        </w:rPr>
        <w:t xml:space="preserve">Контроль за исполнением настоящего постановления оставляю </w:t>
      </w:r>
      <w:r w:rsidR="00725562" w:rsidRPr="00104A52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="00F0625B" w:rsidRPr="00104A52">
        <w:rPr>
          <w:rFonts w:ascii="Times New Roman" w:hAnsi="Times New Roman"/>
          <w:sz w:val="28"/>
          <w:szCs w:val="28"/>
          <w:shd w:val="clear" w:color="auto" w:fill="FFFFFF"/>
        </w:rPr>
        <w:t>за собой.</w:t>
      </w:r>
    </w:p>
    <w:p w14:paraId="1F4532F3" w14:textId="77777777" w:rsidR="0080462D" w:rsidRPr="00910C43" w:rsidRDefault="0080462D" w:rsidP="003718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D7DD809" w14:textId="0B20B3FE" w:rsidR="00725562" w:rsidRPr="00910C43" w:rsidRDefault="00725562" w:rsidP="003718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2585EE8" w14:textId="7BA0CC47" w:rsidR="00260DD4" w:rsidRPr="00910C43" w:rsidRDefault="00260DD4" w:rsidP="003718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0C43">
        <w:rPr>
          <w:rFonts w:ascii="Times New Roman" w:hAnsi="Times New Roman"/>
          <w:sz w:val="28"/>
          <w:szCs w:val="28"/>
        </w:rPr>
        <w:t>Мэр муниципальн</w:t>
      </w:r>
      <w:r w:rsidR="00B83FF7" w:rsidRPr="00910C43">
        <w:rPr>
          <w:rFonts w:ascii="Times New Roman" w:hAnsi="Times New Roman"/>
          <w:sz w:val="28"/>
          <w:szCs w:val="28"/>
        </w:rPr>
        <w:t>ого</w:t>
      </w:r>
      <w:r w:rsidRPr="00910C43">
        <w:rPr>
          <w:rFonts w:ascii="Times New Roman" w:hAnsi="Times New Roman"/>
          <w:sz w:val="28"/>
          <w:szCs w:val="28"/>
        </w:rPr>
        <w:t xml:space="preserve"> образовани</w:t>
      </w:r>
      <w:r w:rsidR="00B83FF7" w:rsidRPr="00910C43">
        <w:rPr>
          <w:rFonts w:ascii="Times New Roman" w:hAnsi="Times New Roman"/>
          <w:sz w:val="28"/>
          <w:szCs w:val="28"/>
        </w:rPr>
        <w:t>я</w:t>
      </w:r>
    </w:p>
    <w:p w14:paraId="383DC956" w14:textId="77777777" w:rsidR="00260DD4" w:rsidRPr="00910C43" w:rsidRDefault="00260DD4" w:rsidP="003718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0C43">
        <w:rPr>
          <w:rFonts w:ascii="Times New Roman" w:hAnsi="Times New Roman"/>
          <w:sz w:val="28"/>
          <w:szCs w:val="28"/>
        </w:rPr>
        <w:t>Ногликский муниципальный округ</w:t>
      </w:r>
    </w:p>
    <w:p w14:paraId="194AD861" w14:textId="0ED56FF6" w:rsidR="008629FA" w:rsidRPr="00910C43" w:rsidRDefault="00260DD4" w:rsidP="003718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0C43">
        <w:rPr>
          <w:rFonts w:ascii="Times New Roman" w:hAnsi="Times New Roman"/>
          <w:sz w:val="28"/>
          <w:szCs w:val="28"/>
        </w:rPr>
        <w:t>Сахалинской области</w:t>
      </w:r>
      <w:r w:rsidR="008629FA" w:rsidRPr="00910C43">
        <w:rPr>
          <w:rFonts w:ascii="Times New Roman" w:hAnsi="Times New Roman"/>
          <w:sz w:val="28"/>
          <w:szCs w:val="28"/>
        </w:rPr>
        <w:tab/>
      </w:r>
      <w:r w:rsidR="008629FA" w:rsidRPr="00910C43">
        <w:rPr>
          <w:rFonts w:ascii="Times New Roman" w:hAnsi="Times New Roman"/>
          <w:sz w:val="28"/>
          <w:szCs w:val="28"/>
        </w:rPr>
        <w:tab/>
      </w:r>
      <w:r w:rsidR="008629FA" w:rsidRPr="00910C43">
        <w:rPr>
          <w:rFonts w:ascii="Times New Roman" w:hAnsi="Times New Roman"/>
          <w:sz w:val="28"/>
          <w:szCs w:val="28"/>
        </w:rPr>
        <w:tab/>
      </w:r>
      <w:r w:rsidR="008629FA" w:rsidRPr="00910C43">
        <w:rPr>
          <w:rFonts w:ascii="Times New Roman" w:hAnsi="Times New Roman"/>
          <w:sz w:val="28"/>
          <w:szCs w:val="28"/>
        </w:rPr>
        <w:tab/>
      </w:r>
      <w:r w:rsidR="008629FA" w:rsidRPr="00910C43">
        <w:rPr>
          <w:rFonts w:ascii="Times New Roman" w:hAnsi="Times New Roman"/>
          <w:sz w:val="28"/>
          <w:szCs w:val="28"/>
        </w:rPr>
        <w:tab/>
        <w:t xml:space="preserve">    </w:t>
      </w:r>
      <w:r w:rsidRPr="00910C43">
        <w:rPr>
          <w:rFonts w:ascii="Times New Roman" w:hAnsi="Times New Roman"/>
          <w:sz w:val="28"/>
          <w:szCs w:val="28"/>
        </w:rPr>
        <w:t xml:space="preserve">                  </w:t>
      </w:r>
      <w:r w:rsidR="00725562" w:rsidRPr="00910C43">
        <w:rPr>
          <w:rFonts w:ascii="Times New Roman" w:hAnsi="Times New Roman"/>
          <w:sz w:val="28"/>
          <w:szCs w:val="28"/>
        </w:rPr>
        <w:t xml:space="preserve">  </w:t>
      </w:r>
      <w:r w:rsidRPr="00910C43">
        <w:rPr>
          <w:rFonts w:ascii="Times New Roman" w:hAnsi="Times New Roman"/>
          <w:sz w:val="28"/>
          <w:szCs w:val="28"/>
        </w:rPr>
        <w:t xml:space="preserve"> </w:t>
      </w:r>
      <w:r w:rsidR="008629FA" w:rsidRPr="00910C43">
        <w:rPr>
          <w:rFonts w:ascii="Times New Roman" w:hAnsi="Times New Roman"/>
          <w:sz w:val="28"/>
          <w:szCs w:val="28"/>
        </w:rPr>
        <w:t xml:space="preserve">   С.В.</w:t>
      </w:r>
      <w:r w:rsidR="0045557D" w:rsidRPr="00910C43">
        <w:rPr>
          <w:rFonts w:ascii="Times New Roman" w:hAnsi="Times New Roman"/>
          <w:sz w:val="28"/>
          <w:szCs w:val="28"/>
        </w:rPr>
        <w:t xml:space="preserve"> </w:t>
      </w:r>
      <w:r w:rsidRPr="00910C43">
        <w:rPr>
          <w:rFonts w:ascii="Times New Roman" w:hAnsi="Times New Roman"/>
          <w:sz w:val="28"/>
          <w:szCs w:val="28"/>
        </w:rPr>
        <w:t>Гурьянов</w:t>
      </w:r>
    </w:p>
    <w:p w14:paraId="38D4F68E" w14:textId="77777777" w:rsidR="00104A52" w:rsidRPr="00910C43" w:rsidRDefault="00104A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04A52" w:rsidRPr="00910C43" w:rsidSect="006B7BEC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4AD866" w14:textId="77777777" w:rsidR="002003DC" w:rsidRDefault="002003DC" w:rsidP="0033636C">
      <w:pPr>
        <w:spacing w:after="0" w:line="240" w:lineRule="auto"/>
      </w:pPr>
      <w:r>
        <w:separator/>
      </w:r>
    </w:p>
  </w:endnote>
  <w:endnote w:type="continuationSeparator" w:id="0">
    <w:p w14:paraId="194AD867" w14:textId="77777777" w:rsidR="002003DC" w:rsidRDefault="002003D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4AD864" w14:textId="77777777" w:rsidR="002003DC" w:rsidRDefault="002003DC" w:rsidP="0033636C">
      <w:pPr>
        <w:spacing w:after="0" w:line="240" w:lineRule="auto"/>
      </w:pPr>
      <w:r>
        <w:separator/>
      </w:r>
    </w:p>
  </w:footnote>
  <w:footnote w:type="continuationSeparator" w:id="0">
    <w:p w14:paraId="194AD865" w14:textId="77777777" w:rsidR="002003DC" w:rsidRDefault="002003D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171209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45C4608B" w14:textId="57CBD0BA" w:rsidR="006B7BEC" w:rsidRPr="00415893" w:rsidRDefault="006B7BEC">
        <w:pPr>
          <w:pStyle w:val="a4"/>
          <w:jc w:val="center"/>
          <w:rPr>
            <w:rFonts w:ascii="Times New Roman" w:hAnsi="Times New Roman"/>
          </w:rPr>
        </w:pPr>
        <w:r w:rsidRPr="00415893">
          <w:rPr>
            <w:rFonts w:ascii="Times New Roman" w:hAnsi="Times New Roman"/>
          </w:rPr>
          <w:fldChar w:fldCharType="begin"/>
        </w:r>
        <w:r w:rsidRPr="00415893">
          <w:rPr>
            <w:rFonts w:ascii="Times New Roman" w:hAnsi="Times New Roman"/>
          </w:rPr>
          <w:instrText>PAGE   \* MERGEFORMAT</w:instrText>
        </w:r>
        <w:r w:rsidRPr="00415893">
          <w:rPr>
            <w:rFonts w:ascii="Times New Roman" w:hAnsi="Times New Roman"/>
          </w:rPr>
          <w:fldChar w:fldCharType="separate"/>
        </w:r>
        <w:r w:rsidR="009129F3">
          <w:rPr>
            <w:rFonts w:ascii="Times New Roman" w:hAnsi="Times New Roman"/>
            <w:noProof/>
          </w:rPr>
          <w:t>2</w:t>
        </w:r>
        <w:r w:rsidRPr="00415893">
          <w:rPr>
            <w:rFonts w:ascii="Times New Roman" w:hAnsi="Times New Roman"/>
          </w:rPr>
          <w:fldChar w:fldCharType="end"/>
        </w:r>
      </w:p>
    </w:sdtContent>
  </w:sdt>
  <w:p w14:paraId="372299CD" w14:textId="77777777" w:rsidR="006B7BEC" w:rsidRDefault="006B7BE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34B94"/>
    <w:rsid w:val="0005384D"/>
    <w:rsid w:val="00053BD0"/>
    <w:rsid w:val="00072F02"/>
    <w:rsid w:val="00087D02"/>
    <w:rsid w:val="00093214"/>
    <w:rsid w:val="0009506A"/>
    <w:rsid w:val="000A6A76"/>
    <w:rsid w:val="000C05E4"/>
    <w:rsid w:val="000C2500"/>
    <w:rsid w:val="000C5FC1"/>
    <w:rsid w:val="000D7985"/>
    <w:rsid w:val="000F37CE"/>
    <w:rsid w:val="00104A52"/>
    <w:rsid w:val="00106610"/>
    <w:rsid w:val="0011561F"/>
    <w:rsid w:val="001335B8"/>
    <w:rsid w:val="001449A7"/>
    <w:rsid w:val="001477B5"/>
    <w:rsid w:val="001523CF"/>
    <w:rsid w:val="0017440C"/>
    <w:rsid w:val="00174729"/>
    <w:rsid w:val="00175002"/>
    <w:rsid w:val="00185FEC"/>
    <w:rsid w:val="001A05C0"/>
    <w:rsid w:val="001A6BB6"/>
    <w:rsid w:val="001B2921"/>
    <w:rsid w:val="001D457E"/>
    <w:rsid w:val="001D4786"/>
    <w:rsid w:val="001D49C7"/>
    <w:rsid w:val="001E1F9F"/>
    <w:rsid w:val="001F234A"/>
    <w:rsid w:val="002003DC"/>
    <w:rsid w:val="00214FDB"/>
    <w:rsid w:val="00244AC3"/>
    <w:rsid w:val="00260DD4"/>
    <w:rsid w:val="00265BAB"/>
    <w:rsid w:val="00283688"/>
    <w:rsid w:val="002902C2"/>
    <w:rsid w:val="002A6251"/>
    <w:rsid w:val="002B01FF"/>
    <w:rsid w:val="002B0FA5"/>
    <w:rsid w:val="002B3D38"/>
    <w:rsid w:val="002C0B78"/>
    <w:rsid w:val="002C118F"/>
    <w:rsid w:val="002F4791"/>
    <w:rsid w:val="00301692"/>
    <w:rsid w:val="00302B0D"/>
    <w:rsid w:val="00310BDB"/>
    <w:rsid w:val="003117FD"/>
    <w:rsid w:val="0033636C"/>
    <w:rsid w:val="00363B17"/>
    <w:rsid w:val="00370E74"/>
    <w:rsid w:val="0037182D"/>
    <w:rsid w:val="003757E6"/>
    <w:rsid w:val="00391D87"/>
    <w:rsid w:val="003A7875"/>
    <w:rsid w:val="003E4257"/>
    <w:rsid w:val="003E6489"/>
    <w:rsid w:val="003F04D0"/>
    <w:rsid w:val="00415893"/>
    <w:rsid w:val="0045557D"/>
    <w:rsid w:val="004667A4"/>
    <w:rsid w:val="004734AF"/>
    <w:rsid w:val="00475902"/>
    <w:rsid w:val="0049052A"/>
    <w:rsid w:val="004F07A7"/>
    <w:rsid w:val="005147DD"/>
    <w:rsid w:val="00520CBF"/>
    <w:rsid w:val="00534615"/>
    <w:rsid w:val="005618EC"/>
    <w:rsid w:val="00586A00"/>
    <w:rsid w:val="005946F8"/>
    <w:rsid w:val="005A1172"/>
    <w:rsid w:val="005A51C2"/>
    <w:rsid w:val="005B19FE"/>
    <w:rsid w:val="005B5615"/>
    <w:rsid w:val="005B6548"/>
    <w:rsid w:val="005B78F7"/>
    <w:rsid w:val="006027B0"/>
    <w:rsid w:val="00614C75"/>
    <w:rsid w:val="00626625"/>
    <w:rsid w:val="00640921"/>
    <w:rsid w:val="006561B5"/>
    <w:rsid w:val="006643BB"/>
    <w:rsid w:val="006851ED"/>
    <w:rsid w:val="006B119C"/>
    <w:rsid w:val="006B7BEC"/>
    <w:rsid w:val="006E2DFB"/>
    <w:rsid w:val="00702A1A"/>
    <w:rsid w:val="00711FB1"/>
    <w:rsid w:val="00712607"/>
    <w:rsid w:val="00713C4F"/>
    <w:rsid w:val="00725562"/>
    <w:rsid w:val="007671D7"/>
    <w:rsid w:val="00774B6C"/>
    <w:rsid w:val="0078141F"/>
    <w:rsid w:val="00790B4F"/>
    <w:rsid w:val="00793C8C"/>
    <w:rsid w:val="007B18C4"/>
    <w:rsid w:val="007E026E"/>
    <w:rsid w:val="007E6B14"/>
    <w:rsid w:val="007F1012"/>
    <w:rsid w:val="0080462D"/>
    <w:rsid w:val="00807695"/>
    <w:rsid w:val="00822047"/>
    <w:rsid w:val="0082636D"/>
    <w:rsid w:val="008268F5"/>
    <w:rsid w:val="00835343"/>
    <w:rsid w:val="00835F6F"/>
    <w:rsid w:val="0085016C"/>
    <w:rsid w:val="00857D85"/>
    <w:rsid w:val="008629FA"/>
    <w:rsid w:val="008715CD"/>
    <w:rsid w:val="008824A8"/>
    <w:rsid w:val="00883281"/>
    <w:rsid w:val="00884779"/>
    <w:rsid w:val="00885632"/>
    <w:rsid w:val="008A4976"/>
    <w:rsid w:val="008A62C7"/>
    <w:rsid w:val="008D1447"/>
    <w:rsid w:val="008E7F1F"/>
    <w:rsid w:val="008F0F77"/>
    <w:rsid w:val="00906950"/>
    <w:rsid w:val="009108ED"/>
    <w:rsid w:val="00910C43"/>
    <w:rsid w:val="009129F3"/>
    <w:rsid w:val="0091329B"/>
    <w:rsid w:val="00913AAF"/>
    <w:rsid w:val="00913B37"/>
    <w:rsid w:val="009175FC"/>
    <w:rsid w:val="00952E76"/>
    <w:rsid w:val="00977041"/>
    <w:rsid w:val="00977E25"/>
    <w:rsid w:val="00980586"/>
    <w:rsid w:val="00986026"/>
    <w:rsid w:val="00987DB5"/>
    <w:rsid w:val="00990C86"/>
    <w:rsid w:val="00995B61"/>
    <w:rsid w:val="009C4CEE"/>
    <w:rsid w:val="009C4D61"/>
    <w:rsid w:val="009D316C"/>
    <w:rsid w:val="009F5C19"/>
    <w:rsid w:val="00A1198A"/>
    <w:rsid w:val="00A14C1D"/>
    <w:rsid w:val="00A31D8D"/>
    <w:rsid w:val="00A620F2"/>
    <w:rsid w:val="00A62968"/>
    <w:rsid w:val="00A64D5D"/>
    <w:rsid w:val="00A945B6"/>
    <w:rsid w:val="00AB3052"/>
    <w:rsid w:val="00AC3862"/>
    <w:rsid w:val="00AC72C8"/>
    <w:rsid w:val="00AD03AD"/>
    <w:rsid w:val="00AF1F86"/>
    <w:rsid w:val="00B10ED9"/>
    <w:rsid w:val="00B25688"/>
    <w:rsid w:val="00B44FAE"/>
    <w:rsid w:val="00B53A9B"/>
    <w:rsid w:val="00B60F54"/>
    <w:rsid w:val="00B70FC4"/>
    <w:rsid w:val="00B74A98"/>
    <w:rsid w:val="00B83FF7"/>
    <w:rsid w:val="00B85244"/>
    <w:rsid w:val="00BB1D31"/>
    <w:rsid w:val="00BB34F2"/>
    <w:rsid w:val="00BB6664"/>
    <w:rsid w:val="00BD229D"/>
    <w:rsid w:val="00BF5A34"/>
    <w:rsid w:val="00C02849"/>
    <w:rsid w:val="00C104D4"/>
    <w:rsid w:val="00C31D2B"/>
    <w:rsid w:val="00C31D9D"/>
    <w:rsid w:val="00C35092"/>
    <w:rsid w:val="00C57170"/>
    <w:rsid w:val="00C86B0A"/>
    <w:rsid w:val="00C8766C"/>
    <w:rsid w:val="00CA0C93"/>
    <w:rsid w:val="00CB3EC9"/>
    <w:rsid w:val="00CC0929"/>
    <w:rsid w:val="00CC66FA"/>
    <w:rsid w:val="00CE3F25"/>
    <w:rsid w:val="00CE7BF7"/>
    <w:rsid w:val="00CF76DD"/>
    <w:rsid w:val="00D12794"/>
    <w:rsid w:val="00D21AE4"/>
    <w:rsid w:val="00D23678"/>
    <w:rsid w:val="00D27FBC"/>
    <w:rsid w:val="00D300B1"/>
    <w:rsid w:val="00D31D21"/>
    <w:rsid w:val="00D3392C"/>
    <w:rsid w:val="00D5154C"/>
    <w:rsid w:val="00D67BD8"/>
    <w:rsid w:val="00D82264"/>
    <w:rsid w:val="00DA2AFD"/>
    <w:rsid w:val="00DA726D"/>
    <w:rsid w:val="00DC115B"/>
    <w:rsid w:val="00DE38B9"/>
    <w:rsid w:val="00DF564B"/>
    <w:rsid w:val="00DF63C5"/>
    <w:rsid w:val="00DF7897"/>
    <w:rsid w:val="00E17A3E"/>
    <w:rsid w:val="00E22093"/>
    <w:rsid w:val="00E37B8A"/>
    <w:rsid w:val="00E404D1"/>
    <w:rsid w:val="00E571C4"/>
    <w:rsid w:val="00E609BC"/>
    <w:rsid w:val="00E81B25"/>
    <w:rsid w:val="00E823B6"/>
    <w:rsid w:val="00E912EB"/>
    <w:rsid w:val="00E937A0"/>
    <w:rsid w:val="00E94014"/>
    <w:rsid w:val="00E9786E"/>
    <w:rsid w:val="00EA7E27"/>
    <w:rsid w:val="00EB0C27"/>
    <w:rsid w:val="00EB6271"/>
    <w:rsid w:val="00EC52BE"/>
    <w:rsid w:val="00EC5ABC"/>
    <w:rsid w:val="00EC7C9C"/>
    <w:rsid w:val="00ED0945"/>
    <w:rsid w:val="00EE55CE"/>
    <w:rsid w:val="00EF2727"/>
    <w:rsid w:val="00EF4A59"/>
    <w:rsid w:val="00F03190"/>
    <w:rsid w:val="00F0625B"/>
    <w:rsid w:val="00F47D1B"/>
    <w:rsid w:val="00F76445"/>
    <w:rsid w:val="00F81A4E"/>
    <w:rsid w:val="00F91CE1"/>
    <w:rsid w:val="00FB34CB"/>
    <w:rsid w:val="00FC0880"/>
    <w:rsid w:val="00FC4012"/>
    <w:rsid w:val="00FD1EE3"/>
    <w:rsid w:val="00FD6B74"/>
    <w:rsid w:val="00FE00B9"/>
    <w:rsid w:val="00FE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AD847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CE3F2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A78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A7875"/>
    <w:rPr>
      <w:rFonts w:ascii="Segoe UI" w:hAnsi="Segoe UI" w:cs="Segoe UI"/>
      <w:sz w:val="18"/>
      <w:szCs w:val="18"/>
      <w:lang w:eastAsia="en-US"/>
    </w:rPr>
  </w:style>
  <w:style w:type="table" w:styleId="ab">
    <w:name w:val="Table Grid"/>
    <w:basedOn w:val="a1"/>
    <w:uiPriority w:val="39"/>
    <w:rsid w:val="005346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67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52A15CE64CD493492D02538476EC83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29D90BF-9954-4268-B71B-EDA08BAD14EB}"/>
      </w:docPartPr>
      <w:docPartBody>
        <w:p w:rsidR="002F2609" w:rsidRDefault="003A1142" w:rsidP="003A1142">
          <w:pPr>
            <w:pStyle w:val="852A15CE64CD493492D02538476EC837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D458293386504F97A0AEB9F696C7C4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4290DE-64C5-4BB3-A6CF-11E4FE660583}"/>
      </w:docPartPr>
      <w:docPartBody>
        <w:p w:rsidR="002F2609" w:rsidRDefault="003A1142" w:rsidP="003A1142">
          <w:pPr>
            <w:pStyle w:val="D458293386504F97A0AEB9F696C7C41E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2F2609"/>
    <w:rsid w:val="003A1142"/>
    <w:rsid w:val="00520034"/>
    <w:rsid w:val="00620E72"/>
    <w:rsid w:val="008E7F1F"/>
    <w:rsid w:val="00B13DA8"/>
    <w:rsid w:val="00C95804"/>
    <w:rsid w:val="00CF735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20034"/>
    <w:rPr>
      <w:color w:val="808080"/>
    </w:rPr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852A15CE64CD493492D02538476EC837">
    <w:name w:val="852A15CE64CD493492D02538476EC837"/>
    <w:rsid w:val="003A1142"/>
  </w:style>
  <w:style w:type="paragraph" w:customStyle="1" w:styleId="D458293386504F97A0AEB9F696C7C41E">
    <w:name w:val="D458293386504F97A0AEB9F696C7C41E"/>
    <w:rsid w:val="003A11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B1DAD-C74E-48B2-B970-785377408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209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28</cp:revision>
  <cp:lastPrinted>2026-04-22T06:05:00Z</cp:lastPrinted>
  <dcterms:created xsi:type="dcterms:W3CDTF">2025-06-03T22:25:00Z</dcterms:created>
  <dcterms:modified xsi:type="dcterms:W3CDTF">2026-04-22T06:05:00Z</dcterms:modified>
</cp:coreProperties>
</file>